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4D90" w:rsidRPr="007F4D90" w:rsidRDefault="007F4D90" w:rsidP="007F4D9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bookmarkStart w:id="0" w:name="_GoBack"/>
      <w:r w:rsidRPr="007F4D90">
        <w:rPr>
          <w:rStyle w:val="Hyperlink"/>
          <w:rFonts w:ascii="Times New Roman" w:hAnsi="Times New Roman" w:cs="Times New Roman"/>
          <w:color w:val="auto"/>
          <w:sz w:val="24"/>
          <w:szCs w:val="24"/>
        </w:rPr>
        <w:t>James NANS</w:t>
      </w:r>
      <w:bookmarkEnd w:id="0"/>
      <w:r w:rsidRPr="007F4D9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</w:t>
      </w:r>
      <w:proofErr w:type="gramStart"/>
      <w:r w:rsidRPr="007F4D9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 w:rsidRPr="007F4D9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:rsidR="007F4D90" w:rsidRPr="007F4D90" w:rsidRDefault="007F4D90" w:rsidP="007F4D9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7F4D90" w:rsidRPr="007F4D90" w:rsidRDefault="007F4D90" w:rsidP="007F4D9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7F4D90" w:rsidRPr="007F4D90" w:rsidRDefault="007F4D90" w:rsidP="007F4D9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7F4D9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 w:rsidRPr="007F4D9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He made a plaint of trespass and imprisonment against Henry </w:t>
      </w:r>
      <w:proofErr w:type="spellStart"/>
      <w:r w:rsidRPr="007F4D9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Bodrugan</w:t>
      </w:r>
      <w:proofErr w:type="spellEnd"/>
    </w:p>
    <w:p w:rsidR="007F4D90" w:rsidRPr="007F4D90" w:rsidRDefault="007F4D90" w:rsidP="007F4D9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7F4D9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7F4D9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of </w:t>
      </w:r>
      <w:proofErr w:type="spellStart"/>
      <w:r w:rsidRPr="007F4D9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Bodrygan</w:t>
      </w:r>
      <w:proofErr w:type="spellEnd"/>
      <w:r w:rsidRPr="007F4D9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, Cornwall(q.v.).</w:t>
      </w:r>
    </w:p>
    <w:p w:rsidR="007F4D90" w:rsidRPr="007F4D90" w:rsidRDefault="007F4D90" w:rsidP="007F4D9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7F4D9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7F4D9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7F4D90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7F4D90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http://aalt.law.uh.edu/Indices/CP40Indices/CP40no758/CP40no758Pl.htm</w:t>
        </w:r>
      </w:hyperlink>
      <w:r w:rsidRPr="007F4D9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)</w:t>
      </w:r>
    </w:p>
    <w:p w:rsidR="007F4D90" w:rsidRPr="007F4D90" w:rsidRDefault="007F4D90" w:rsidP="007F4D9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7F4D90" w:rsidRPr="007F4D90" w:rsidRDefault="007F4D90" w:rsidP="007F4D9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7F4D90" w:rsidRPr="007F4D90" w:rsidRDefault="007F4D90" w:rsidP="007F4D9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7F4D9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30 January 2016</w:t>
      </w:r>
    </w:p>
    <w:p w:rsidR="006B2F86" w:rsidRPr="007F4D90" w:rsidRDefault="007F4D9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7F4D90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4D90" w:rsidRDefault="007F4D90" w:rsidP="00E71FC3">
      <w:pPr>
        <w:spacing w:after="0" w:line="240" w:lineRule="auto"/>
      </w:pPr>
      <w:r>
        <w:separator/>
      </w:r>
    </w:p>
  </w:endnote>
  <w:endnote w:type="continuationSeparator" w:id="0">
    <w:p w:rsidR="007F4D90" w:rsidRDefault="007F4D9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4D90" w:rsidRDefault="007F4D90" w:rsidP="00E71FC3">
      <w:pPr>
        <w:spacing w:after="0" w:line="240" w:lineRule="auto"/>
      </w:pPr>
      <w:r>
        <w:separator/>
      </w:r>
    </w:p>
  </w:footnote>
  <w:footnote w:type="continuationSeparator" w:id="0">
    <w:p w:rsidR="007F4D90" w:rsidRDefault="007F4D9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D90"/>
    <w:rsid w:val="007F4D9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8903A9C-8382-4588-BAF4-AEE40B594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7F4D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2016-04-06T19:41:00Z</dcterms:created>
  <dcterms:modified xsi:type="dcterms:W3CDTF">2016-04-06T19:41:00Z</dcterms:modified>
</cp:coreProperties>
</file>